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CA1" w:rsidRDefault="00887CA1" w:rsidP="00887C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BASTARD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887CA1" w:rsidRDefault="00887CA1" w:rsidP="00887C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Brixton, Devon. Gentleman.</w:t>
      </w:r>
    </w:p>
    <w:p w:rsidR="00887CA1" w:rsidRDefault="00887CA1" w:rsidP="00887C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7CA1" w:rsidRDefault="00887CA1" w:rsidP="00887C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7CA1" w:rsidRDefault="00887CA1" w:rsidP="00887C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Marke(q.v.) brought a plaint of debt against him.</w:t>
      </w:r>
    </w:p>
    <w:p w:rsidR="00887CA1" w:rsidRDefault="00887CA1" w:rsidP="00887C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887CA1" w:rsidRDefault="00887CA1" w:rsidP="00887C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7CA1" w:rsidRDefault="00887CA1" w:rsidP="00887C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7CA1" w:rsidRPr="00305159" w:rsidRDefault="00887CA1" w:rsidP="00887C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CA1" w:rsidRDefault="00887CA1" w:rsidP="00564E3C">
      <w:pPr>
        <w:spacing w:after="0" w:line="240" w:lineRule="auto"/>
      </w:pPr>
      <w:r>
        <w:separator/>
      </w:r>
    </w:p>
  </w:endnote>
  <w:endnote w:type="continuationSeparator" w:id="0">
    <w:p w:rsidR="00887CA1" w:rsidRDefault="00887CA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87CA1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CA1" w:rsidRDefault="00887CA1" w:rsidP="00564E3C">
      <w:pPr>
        <w:spacing w:after="0" w:line="240" w:lineRule="auto"/>
      </w:pPr>
      <w:r>
        <w:separator/>
      </w:r>
    </w:p>
  </w:footnote>
  <w:footnote w:type="continuationSeparator" w:id="0">
    <w:p w:rsidR="00887CA1" w:rsidRDefault="00887CA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CA1"/>
    <w:rsid w:val="00372DC6"/>
    <w:rsid w:val="00564E3C"/>
    <w:rsid w:val="0064591D"/>
    <w:rsid w:val="00887CA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0C445F-2AA5-404C-B06C-665EEAA6C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87C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2015-12-06T21:26:00Z</dcterms:created>
  <dcterms:modified xsi:type="dcterms:W3CDTF">2015-12-06T21:27:00Z</dcterms:modified>
</cp:coreProperties>
</file>